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4D44AB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bookmarkStart w:id="0" w:name="_GoBack"/>
      <w:bookmarkEnd w:id="0"/>
      <w:r>
        <w:rPr>
          <w:rFonts w:cs="Arial"/>
          <w:b/>
          <w:sz w:val="20"/>
          <w:u w:val="single"/>
        </w:rPr>
        <w:t>LISTADO DE INSUMOS</w:t>
      </w:r>
    </w:p>
    <w:p w:rsidR="00740424" w:rsidRPr="00AC08F3" w:rsidRDefault="00740424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C7C59" w:rsidRPr="00321C18" w:rsidRDefault="009C7C59" w:rsidP="009C7C59">
      <w:pPr>
        <w:jc w:val="right"/>
        <w:rPr>
          <w:rFonts w:ascii="Arial" w:hAnsi="Arial" w:cs="Arial"/>
          <w:b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____(1</w:t>
      </w:r>
      <w:r w:rsidR="00071FD3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tipo de licitación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  <w:r w:rsidRPr="00321C18">
        <w:rPr>
          <w:rFonts w:ascii="Arial" w:hAnsi="Arial" w:cs="Arial"/>
          <w:b/>
        </w:rPr>
        <w:t xml:space="preserve"> No.: 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____(2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</w:t>
      </w:r>
      <w:r w:rsidR="00071FD3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licitación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</w:p>
    <w:p w:rsidR="009C7C59" w:rsidRPr="00321C18" w:rsidRDefault="004D44AB" w:rsidP="00740424">
      <w:pPr>
        <w:tabs>
          <w:tab w:val="left" w:pos="851"/>
        </w:tabs>
        <w:ind w:left="851" w:hanging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RELATIVO A</w:t>
      </w:r>
      <w:r w:rsidR="009C7C59" w:rsidRPr="00321C18">
        <w:rPr>
          <w:rFonts w:ascii="Arial" w:hAnsi="Arial" w:cs="Arial"/>
          <w:b/>
        </w:rPr>
        <w:t xml:space="preserve"> </w:t>
      </w:r>
      <w:r w:rsidR="009C7C59" w:rsidRPr="00BF0368">
        <w:rPr>
          <w:rFonts w:ascii="Arial" w:hAnsi="Arial" w:cs="Arial"/>
          <w:i/>
          <w:sz w:val="16"/>
          <w:szCs w:val="16"/>
        </w:rPr>
        <w:t>:</w:t>
      </w:r>
      <w:r w:rsidR="009C7C59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____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(3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descripción del trabajo</w:t>
      </w:r>
      <w:r w:rsidR="009C7C59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</w:p>
    <w:p w:rsidR="00C12FC7" w:rsidRDefault="00C12FC7" w:rsidP="00321C18">
      <w:pPr>
        <w:jc w:val="right"/>
        <w:rPr>
          <w:rFonts w:ascii="Arial" w:hAnsi="Arial" w:cs="Arial"/>
          <w:sz w:val="16"/>
        </w:rPr>
      </w:pPr>
    </w:p>
    <w:p w:rsidR="003E1A90" w:rsidRPr="00BF0368" w:rsidRDefault="004D44AB" w:rsidP="00AC08F3">
      <w:pPr>
        <w:tabs>
          <w:tab w:val="left" w:pos="870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____(4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), ____(5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="003E1A9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749"/>
        <w:gridCol w:w="3120"/>
        <w:gridCol w:w="1242"/>
        <w:gridCol w:w="1388"/>
        <w:gridCol w:w="1839"/>
        <w:gridCol w:w="1828"/>
        <w:gridCol w:w="1813"/>
        <w:gridCol w:w="1809"/>
      </w:tblGrid>
      <w:tr w:rsidR="00710210" w:rsidRPr="00321C18" w:rsidTr="00710210">
        <w:trPr>
          <w:trHeight w:val="1134"/>
        </w:trPr>
        <w:tc>
          <w:tcPr>
            <w:tcW w:w="74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120" w:type="dxa"/>
            <w:vAlign w:val="center"/>
          </w:tcPr>
          <w:p w:rsidR="004F167B" w:rsidRPr="00071FD3" w:rsidRDefault="004F167B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DESCRIPCIÓN Y ESPECIFICACIONES TÉCNICAS</w:t>
            </w:r>
          </w:p>
        </w:tc>
        <w:tc>
          <w:tcPr>
            <w:tcW w:w="1242" w:type="dxa"/>
            <w:vAlign w:val="center"/>
          </w:tcPr>
          <w:p w:rsidR="004F167B" w:rsidRPr="00071FD3" w:rsidRDefault="004F167B" w:rsidP="00B47E42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UNIDAD DE MEDIDA</w:t>
            </w:r>
          </w:p>
        </w:tc>
        <w:tc>
          <w:tcPr>
            <w:tcW w:w="1388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CANTIDAD</w:t>
            </w:r>
          </w:p>
        </w:tc>
        <w:tc>
          <w:tcPr>
            <w:tcW w:w="183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MARCA DEL EQUIPO</w:t>
            </w:r>
          </w:p>
        </w:tc>
        <w:tc>
          <w:tcPr>
            <w:tcW w:w="1828" w:type="dxa"/>
            <w:vAlign w:val="center"/>
          </w:tcPr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</w:t>
            </w:r>
            <w:r w:rsidR="001630B1" w:rsidRPr="00322E5A">
              <w:rPr>
                <w:rFonts w:ascii="Arial" w:hAnsi="Arial" w:cs="Arial"/>
                <w:b/>
              </w:rPr>
              <w:t xml:space="preserve"> ADQUISICION</w:t>
            </w:r>
          </w:p>
        </w:tc>
        <w:tc>
          <w:tcPr>
            <w:tcW w:w="1813" w:type="dxa"/>
            <w:vAlign w:val="center"/>
          </w:tcPr>
          <w:p w:rsidR="004F167B" w:rsidRPr="00322E5A" w:rsidRDefault="001630B1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 FLETE</w:t>
            </w:r>
          </w:p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(1)</w:t>
            </w:r>
          </w:p>
        </w:tc>
        <w:tc>
          <w:tcPr>
            <w:tcW w:w="1809" w:type="dxa"/>
            <w:vAlign w:val="center"/>
          </w:tcPr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IMPORTE</w:t>
            </w:r>
          </w:p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(2)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3120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1242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  <w:tc>
          <w:tcPr>
            <w:tcW w:w="138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(9)</w:t>
            </w:r>
          </w:p>
        </w:tc>
        <w:tc>
          <w:tcPr>
            <w:tcW w:w="183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  <w:tc>
          <w:tcPr>
            <w:tcW w:w="182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(11)</w:t>
            </w:r>
          </w:p>
        </w:tc>
        <w:tc>
          <w:tcPr>
            <w:tcW w:w="1813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(12)</w:t>
            </w:r>
          </w:p>
        </w:tc>
        <w:tc>
          <w:tcPr>
            <w:tcW w:w="180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10166" w:type="dxa"/>
            <w:gridSpan w:val="6"/>
            <w:vAlign w:val="center"/>
          </w:tcPr>
          <w:p w:rsidR="00710210" w:rsidRPr="00710210" w:rsidRDefault="00710210" w:rsidP="00710210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710210">
              <w:rPr>
                <w:rFonts w:ascii="Arial" w:hAnsi="Arial" w:cs="Arial"/>
                <w:b/>
              </w:rPr>
              <w:t>IMPORTE TOTAL</w:t>
            </w:r>
          </w:p>
        </w:tc>
        <w:tc>
          <w:tcPr>
            <w:tcW w:w="1813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(1) .- Se anotará el importe de materiales y equipo de instalación permanente.</w:t>
      </w: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(2).- Material de consumo.</w:t>
      </w:r>
    </w:p>
    <w:p w:rsidR="00BA5796" w:rsidRPr="00BA5796" w:rsidRDefault="00BA5796" w:rsidP="00BA5796">
      <w:pPr>
        <w:suppressAutoHyphens/>
        <w:ind w:left="3480" w:right="142" w:hanging="2880"/>
        <w:jc w:val="both"/>
        <w:rPr>
          <w:rFonts w:ascii="Arial" w:hAnsi="Arial" w:cs="Arial"/>
          <w:spacing w:val="-3"/>
          <w:sz w:val="18"/>
          <w:lang w:val="es-MX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4F0440" w:rsidRDefault="007C43D0" w:rsidP="007C43D0">
      <w:pPr>
        <w:jc w:val="center"/>
        <w:rPr>
          <w:rFonts w:ascii="Arial" w:hAnsi="Arial" w:cs="Arial"/>
          <w:b/>
          <w:i/>
        </w:rPr>
      </w:pPr>
      <w:r w:rsidRPr="004F0440">
        <w:rPr>
          <w:rFonts w:ascii="Arial" w:hAnsi="Arial" w:cs="Arial"/>
          <w:b/>
          <w:i/>
        </w:rPr>
        <w:t>(</w:t>
      </w:r>
      <w:r w:rsidR="0032510F" w:rsidRPr="004F0440">
        <w:rPr>
          <w:rFonts w:ascii="Arial" w:hAnsi="Arial" w:cs="Arial"/>
          <w:b/>
          <w:i/>
        </w:rPr>
        <w:t>firma autógrafa</w:t>
      </w:r>
      <w:r w:rsidRPr="004F0440">
        <w:rPr>
          <w:rFonts w:ascii="Arial" w:hAnsi="Arial" w:cs="Arial"/>
          <w:b/>
          <w:i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___(14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___(15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 o persona física participante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sectPr w:rsidR="007C43D0" w:rsidRPr="00BF0368" w:rsidSect="00D07104">
      <w:headerReference w:type="default" r:id="rId8"/>
      <w:footerReference w:type="default" r:id="rId9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F40" w:rsidRDefault="00651F40">
      <w:r>
        <w:separator/>
      </w:r>
    </w:p>
  </w:endnote>
  <w:endnote w:type="continuationSeparator" w:id="0">
    <w:p w:rsidR="00651F40" w:rsidRDefault="00651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1E" w:rsidRDefault="00CB121E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CC7F98"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-PR02-P01-F47</w:t>
    </w:r>
  </w:p>
  <w:p w:rsidR="00BF0368" w:rsidRDefault="00BF0368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BF0368" w:rsidRPr="00BF0368" w:rsidRDefault="008261F9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BF0368">
      <w:rPr>
        <w:rFonts w:ascii="Arial" w:hAnsi="Arial" w:cs="Arial"/>
        <w:b/>
        <w:color w:val="808080" w:themeColor="background1" w:themeShade="80"/>
        <w:sz w:val="12"/>
        <w:lang w:val="es-MX"/>
      </w:rPr>
      <w:t>DICIEMBRE 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F40" w:rsidRDefault="00651F40">
      <w:r>
        <w:separator/>
      </w:r>
    </w:p>
  </w:footnote>
  <w:footnote w:type="continuationSeparator" w:id="0">
    <w:p w:rsidR="00651F40" w:rsidRDefault="00651F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Pr="004D44AB" w:rsidRDefault="00C61BD2" w:rsidP="00C12FC7">
    <w:pPr>
      <w:pStyle w:val="Textoindependiente"/>
      <w:jc w:val="right"/>
      <w:rPr>
        <w:sz w:val="20"/>
        <w:lang w:val="es-MX"/>
      </w:rPr>
    </w:pPr>
    <w:r>
      <w:rPr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-95250</wp:posOffset>
              </wp:positionH>
              <wp:positionV relativeFrom="paragraph">
                <wp:posOffset>-79375</wp:posOffset>
              </wp:positionV>
              <wp:extent cx="1278255" cy="715010"/>
              <wp:effectExtent l="0" t="0" r="17145" b="2794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715010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F0368" w:rsidRPr="00C4449E" w:rsidRDefault="00BF0368" w:rsidP="00BF0368">
                          <w:pPr>
                            <w:jc w:val="center"/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4" o:spid="_x0000_s1026" type="#_x0000_t84" style="position:absolute;left:0;text-align:left;margin-left:-7.5pt;margin-top:-6.25pt;width:100.65pt;height:5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Pu9XQbeAAAACwEAAA8AAAAAAAAA&#10;AAAAAAAAkAQAAGRycy9kb3ducmV2LnhtbFBLBQYAAAAABAAEAPMAAACbBQAAAAA=&#10;">
              <v:textbox>
                <w:txbxContent>
                  <w:p w:rsidR="00BF0368" w:rsidRPr="00C4449E" w:rsidRDefault="00BF0368" w:rsidP="00BF0368">
                    <w:pPr>
                      <w:jc w:val="center"/>
                      <w:rPr>
                        <w:rFonts w:ascii="Calibri" w:hAnsi="Calibri" w:cs="Calibri"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i/>
                        <w:sz w:val="18"/>
                        <w:szCs w:val="18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  <w:r w:rsidR="00931F8F">
      <w:rPr>
        <w:sz w:val="20"/>
        <w:lang w:val="es-MX"/>
      </w:rPr>
      <w:t xml:space="preserve"> </w:t>
    </w:r>
    <w:r w:rsidR="00321C18" w:rsidRPr="004D44AB">
      <w:rPr>
        <w:sz w:val="20"/>
        <w:lang w:val="es-MX"/>
      </w:rPr>
      <w:t xml:space="preserve"> 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41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27FC5"/>
    <w:rsid w:val="00071FD3"/>
    <w:rsid w:val="0008279C"/>
    <w:rsid w:val="001630B1"/>
    <w:rsid w:val="00185085"/>
    <w:rsid w:val="00192E3F"/>
    <w:rsid w:val="001B4FCD"/>
    <w:rsid w:val="001F5016"/>
    <w:rsid w:val="00234A6D"/>
    <w:rsid w:val="00281017"/>
    <w:rsid w:val="00321C18"/>
    <w:rsid w:val="00322E5A"/>
    <w:rsid w:val="0032510F"/>
    <w:rsid w:val="003627A0"/>
    <w:rsid w:val="003A519E"/>
    <w:rsid w:val="003C3EE9"/>
    <w:rsid w:val="003E1A90"/>
    <w:rsid w:val="003E585A"/>
    <w:rsid w:val="00443AA8"/>
    <w:rsid w:val="00485832"/>
    <w:rsid w:val="004D44AB"/>
    <w:rsid w:val="004F0440"/>
    <w:rsid w:val="004F167B"/>
    <w:rsid w:val="00505BCB"/>
    <w:rsid w:val="0064779F"/>
    <w:rsid w:val="00651F40"/>
    <w:rsid w:val="006936B2"/>
    <w:rsid w:val="006D3BFA"/>
    <w:rsid w:val="006D669F"/>
    <w:rsid w:val="006E2D7E"/>
    <w:rsid w:val="00710210"/>
    <w:rsid w:val="00740424"/>
    <w:rsid w:val="00773FB0"/>
    <w:rsid w:val="007B0D7F"/>
    <w:rsid w:val="007B2386"/>
    <w:rsid w:val="007C43D0"/>
    <w:rsid w:val="008261F9"/>
    <w:rsid w:val="00832755"/>
    <w:rsid w:val="0084510A"/>
    <w:rsid w:val="008D254F"/>
    <w:rsid w:val="00931F8F"/>
    <w:rsid w:val="009432A9"/>
    <w:rsid w:val="00945D3E"/>
    <w:rsid w:val="009B4E36"/>
    <w:rsid w:val="009C39E7"/>
    <w:rsid w:val="009C7C59"/>
    <w:rsid w:val="00A071F7"/>
    <w:rsid w:val="00A365F8"/>
    <w:rsid w:val="00AC08F3"/>
    <w:rsid w:val="00AD721E"/>
    <w:rsid w:val="00B20FE9"/>
    <w:rsid w:val="00B41A18"/>
    <w:rsid w:val="00B47E42"/>
    <w:rsid w:val="00B51C8F"/>
    <w:rsid w:val="00B770E2"/>
    <w:rsid w:val="00BA5796"/>
    <w:rsid w:val="00BC0C8F"/>
    <w:rsid w:val="00BF0368"/>
    <w:rsid w:val="00C12FC7"/>
    <w:rsid w:val="00C278D3"/>
    <w:rsid w:val="00C61BD2"/>
    <w:rsid w:val="00C81994"/>
    <w:rsid w:val="00CB121E"/>
    <w:rsid w:val="00CB773D"/>
    <w:rsid w:val="00CC7F98"/>
    <w:rsid w:val="00D07104"/>
    <w:rsid w:val="00D62518"/>
    <w:rsid w:val="00D6433F"/>
    <w:rsid w:val="00DC2801"/>
    <w:rsid w:val="00DD0415"/>
    <w:rsid w:val="00EA3BEB"/>
    <w:rsid w:val="00EB4255"/>
    <w:rsid w:val="00F4791C"/>
    <w:rsid w:val="00F8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9D5CE1CD.dotm</Template>
  <TotalTime>0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N+E</cp:lastModifiedBy>
  <cp:revision>2</cp:revision>
  <dcterms:created xsi:type="dcterms:W3CDTF">2014-01-31T20:24:00Z</dcterms:created>
  <dcterms:modified xsi:type="dcterms:W3CDTF">2014-01-31T20:24:00Z</dcterms:modified>
</cp:coreProperties>
</file>